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504AF" w14:textId="038C2936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7A36CF">
        <w:rPr>
          <w:sz w:val="22"/>
        </w:rPr>
        <w:t>8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27173B6" w14:textId="77777777" w:rsidR="00255C5C" w:rsidRDefault="00255C5C" w:rsidP="00255C5C"/>
    <w:p w14:paraId="5570C131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61B057DB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45276259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2F4B87E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1566A2D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B342739" w14:textId="77777777" w:rsidR="00971E32" w:rsidRDefault="00971E32" w:rsidP="00255C5C">
      <w:pPr>
        <w:spacing w:line="312" w:lineRule="auto"/>
        <w:rPr>
          <w:rFonts w:cs="Tahoma"/>
        </w:rPr>
      </w:pPr>
    </w:p>
    <w:p w14:paraId="1AD19E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0615C1D3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6BE8589" w14:textId="77777777" w:rsidR="00760F28" w:rsidRPr="00005F81" w:rsidRDefault="00662CDC" w:rsidP="00005F81">
            <w:pPr>
              <w:spacing w:line="312" w:lineRule="auto"/>
              <w:rPr>
                <w:rFonts w:cs="Tahoma"/>
                <w:b/>
              </w:rPr>
            </w:pPr>
            <w:r w:rsidRPr="00005F81">
              <w:rPr>
                <w:rFonts w:cs="Tahoma"/>
                <w:b/>
              </w:rPr>
              <w:t>Aanbestedende Dienst</w:t>
            </w:r>
          </w:p>
        </w:tc>
      </w:tr>
      <w:tr w:rsidR="00760F28" w14:paraId="68C80596" w14:textId="77777777" w:rsidTr="00760F28">
        <w:tc>
          <w:tcPr>
            <w:tcW w:w="2518" w:type="dxa"/>
          </w:tcPr>
          <w:p w14:paraId="0BB9623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1FAACE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2A5D1EA6" w14:textId="77777777" w:rsidTr="00760F28">
        <w:tc>
          <w:tcPr>
            <w:tcW w:w="2518" w:type="dxa"/>
          </w:tcPr>
          <w:p w14:paraId="5C8B4C5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6FD9C2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67C1AF5" w14:textId="77777777" w:rsidTr="00760F28">
        <w:tc>
          <w:tcPr>
            <w:tcW w:w="2518" w:type="dxa"/>
          </w:tcPr>
          <w:p w14:paraId="516D97E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4694B5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1F00D71" w14:textId="77777777" w:rsidTr="00760F28">
        <w:tc>
          <w:tcPr>
            <w:tcW w:w="2518" w:type="dxa"/>
          </w:tcPr>
          <w:p w14:paraId="6222CE17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C49452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1407B2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0"/>
        <w:gridCol w:w="709"/>
        <w:gridCol w:w="5863"/>
      </w:tblGrid>
      <w:tr w:rsidR="0035640A" w14:paraId="09BAA2BC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21C12524" w14:textId="77777777" w:rsidR="0035640A" w:rsidRPr="00005F81" w:rsidRDefault="0035640A" w:rsidP="00005F81">
            <w:pPr>
              <w:spacing w:line="312" w:lineRule="auto"/>
              <w:rPr>
                <w:rFonts w:cs="Tahoma"/>
                <w:b/>
              </w:rPr>
            </w:pPr>
            <w:r w:rsidRPr="00005F81">
              <w:rPr>
                <w:rFonts w:cs="Tahoma"/>
                <w:b/>
              </w:rPr>
              <w:t>Aanbesteding</w:t>
            </w:r>
          </w:p>
        </w:tc>
      </w:tr>
      <w:tr w:rsidR="0035640A" w14:paraId="3DB49DC2" w14:textId="77777777" w:rsidTr="0035640A">
        <w:tc>
          <w:tcPr>
            <w:tcW w:w="2518" w:type="dxa"/>
          </w:tcPr>
          <w:p w14:paraId="5801BE4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55EE9AC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1084E19D" w14:textId="77777777" w:rsidTr="0035640A">
        <w:tc>
          <w:tcPr>
            <w:tcW w:w="2518" w:type="dxa"/>
          </w:tcPr>
          <w:p w14:paraId="5514F0A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1F61BE1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3C7514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4D003F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323F439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4B3458CB" w14:textId="77777777" w:rsidR="00760F28" w:rsidRPr="00005F81" w:rsidRDefault="00971E32" w:rsidP="00005F81">
            <w:pPr>
              <w:spacing w:line="312" w:lineRule="auto"/>
              <w:rPr>
                <w:rFonts w:cs="Tahoma"/>
                <w:b/>
              </w:rPr>
            </w:pPr>
            <w:r w:rsidRPr="00005F81">
              <w:rPr>
                <w:rFonts w:cs="Tahoma"/>
                <w:b/>
              </w:rPr>
              <w:t>Inschrijver</w:t>
            </w:r>
          </w:p>
        </w:tc>
      </w:tr>
      <w:tr w:rsidR="00760F28" w14:paraId="0C01AFC1" w14:textId="77777777" w:rsidTr="00760F28">
        <w:tc>
          <w:tcPr>
            <w:tcW w:w="2518" w:type="dxa"/>
          </w:tcPr>
          <w:p w14:paraId="40106AD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0DEBCE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373F83F" w14:textId="77777777" w:rsidTr="00760F28">
        <w:tc>
          <w:tcPr>
            <w:tcW w:w="2518" w:type="dxa"/>
          </w:tcPr>
          <w:p w14:paraId="37C03DA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50B096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4325CF4" w14:textId="77777777" w:rsidTr="00760F28">
        <w:tc>
          <w:tcPr>
            <w:tcW w:w="2518" w:type="dxa"/>
          </w:tcPr>
          <w:p w14:paraId="43078E8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3F4DF9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DCDD778" w14:textId="77777777" w:rsidTr="00760F28">
        <w:tc>
          <w:tcPr>
            <w:tcW w:w="2518" w:type="dxa"/>
          </w:tcPr>
          <w:p w14:paraId="0B24BFDB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BE0E56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CCFE6C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55EFEB3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4ED4D4AE" w14:textId="77777777" w:rsidR="00662CDC" w:rsidRPr="00005F81" w:rsidRDefault="00662CDC" w:rsidP="00005F81">
            <w:pPr>
              <w:spacing w:line="312" w:lineRule="auto"/>
              <w:rPr>
                <w:rFonts w:cs="Tahoma"/>
                <w:b/>
              </w:rPr>
            </w:pPr>
            <w:r w:rsidRPr="00005F81">
              <w:rPr>
                <w:rFonts w:cs="Tahoma"/>
                <w:b/>
              </w:rPr>
              <w:t>Referent</w:t>
            </w:r>
          </w:p>
        </w:tc>
      </w:tr>
      <w:tr w:rsidR="00662CDC" w14:paraId="40A5A91D" w14:textId="77777777" w:rsidTr="00662CDC">
        <w:tc>
          <w:tcPr>
            <w:tcW w:w="2518" w:type="dxa"/>
          </w:tcPr>
          <w:p w14:paraId="701F1B7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46E259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D1D5090" w14:textId="77777777" w:rsidTr="00662CDC">
        <w:tc>
          <w:tcPr>
            <w:tcW w:w="2518" w:type="dxa"/>
          </w:tcPr>
          <w:p w14:paraId="2E55967A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47A911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C387600" w14:textId="77777777" w:rsidTr="00662CDC">
        <w:tc>
          <w:tcPr>
            <w:tcW w:w="2518" w:type="dxa"/>
          </w:tcPr>
          <w:p w14:paraId="38A86E0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0926BA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5A01218" w14:textId="77777777" w:rsidTr="00662CDC">
        <w:tc>
          <w:tcPr>
            <w:tcW w:w="2518" w:type="dxa"/>
          </w:tcPr>
          <w:p w14:paraId="1D13CEC5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BF01D4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F9DDBC9" w14:textId="77777777" w:rsidTr="00662CDC">
        <w:tc>
          <w:tcPr>
            <w:tcW w:w="2518" w:type="dxa"/>
          </w:tcPr>
          <w:p w14:paraId="48E312B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A52A5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76825B3" w14:textId="77777777" w:rsidTr="00662CDC">
        <w:tc>
          <w:tcPr>
            <w:tcW w:w="2518" w:type="dxa"/>
          </w:tcPr>
          <w:p w14:paraId="46059E6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609B0DA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404F685" w14:textId="77777777" w:rsidTr="00662CDC">
        <w:tc>
          <w:tcPr>
            <w:tcW w:w="2518" w:type="dxa"/>
          </w:tcPr>
          <w:p w14:paraId="317B0FE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91EF76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D71FB39" w14:textId="77777777" w:rsidR="00991EC5" w:rsidRDefault="00991EC5" w:rsidP="00255C5C">
      <w:pPr>
        <w:spacing w:line="312" w:lineRule="auto"/>
        <w:rPr>
          <w:rFonts w:cs="Tahoma"/>
        </w:rPr>
      </w:pPr>
    </w:p>
    <w:p w14:paraId="38BF884F" w14:textId="77777777" w:rsidR="00991EC5" w:rsidRDefault="00991EC5" w:rsidP="00991EC5">
      <w:r>
        <w:br w:type="page"/>
      </w:r>
    </w:p>
    <w:p w14:paraId="26DD06E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5ADD7EEB" w14:textId="77777777" w:rsidTr="00F302C9">
        <w:tc>
          <w:tcPr>
            <w:tcW w:w="9062" w:type="dxa"/>
            <w:gridSpan w:val="2"/>
            <w:shd w:val="clear" w:color="auto" w:fill="548DD4" w:themeFill="text2" w:themeFillTint="99"/>
          </w:tcPr>
          <w:p w14:paraId="085FB633" w14:textId="77777777" w:rsidR="00D753BB" w:rsidRPr="00005F81" w:rsidRDefault="00D753BB" w:rsidP="00005F81">
            <w:pPr>
              <w:spacing w:line="312" w:lineRule="auto"/>
              <w:rPr>
                <w:rFonts w:cs="Tahoma"/>
                <w:b/>
              </w:rPr>
            </w:pPr>
            <w:r w:rsidRPr="00005F81">
              <w:rPr>
                <w:rFonts w:cs="Tahoma"/>
                <w:b/>
              </w:rPr>
              <w:t>Referentieopdracht</w:t>
            </w:r>
            <w:r w:rsidR="006C3B60" w:rsidRPr="00005F81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77FD99BF" w14:textId="77777777" w:rsidTr="00F302C9">
        <w:tc>
          <w:tcPr>
            <w:tcW w:w="2487" w:type="dxa"/>
          </w:tcPr>
          <w:p w14:paraId="7E5AE6A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</w:tcPr>
          <w:p w14:paraId="004F29A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4EA697E4" w14:textId="77777777" w:rsidTr="00F302C9">
        <w:tc>
          <w:tcPr>
            <w:tcW w:w="2487" w:type="dxa"/>
          </w:tcPr>
          <w:p w14:paraId="5700296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575" w:type="dxa"/>
          </w:tcPr>
          <w:p w14:paraId="3C42182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9EA1E95" w14:textId="77777777" w:rsidTr="00F302C9">
        <w:tc>
          <w:tcPr>
            <w:tcW w:w="2487" w:type="dxa"/>
          </w:tcPr>
          <w:p w14:paraId="681DF758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575" w:type="dxa"/>
          </w:tcPr>
          <w:p w14:paraId="60A6CBED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271F8EE8" w14:textId="77777777" w:rsidTr="00F302C9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5A43204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C42BF22" w14:textId="77777777" w:rsidTr="00F302C9">
        <w:tc>
          <w:tcPr>
            <w:tcW w:w="2487" w:type="dxa"/>
          </w:tcPr>
          <w:p w14:paraId="00BA30C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575" w:type="dxa"/>
          </w:tcPr>
          <w:p w14:paraId="01ED00C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4A8EBB3" w14:textId="77777777" w:rsidTr="00F302C9">
        <w:tc>
          <w:tcPr>
            <w:tcW w:w="2487" w:type="dxa"/>
          </w:tcPr>
          <w:p w14:paraId="040D3BD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575" w:type="dxa"/>
          </w:tcPr>
          <w:p w14:paraId="0ABC4B7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C5C502F" w14:textId="77777777" w:rsidTr="00F302C9">
        <w:tc>
          <w:tcPr>
            <w:tcW w:w="2487" w:type="dxa"/>
          </w:tcPr>
          <w:p w14:paraId="0F67247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575" w:type="dxa"/>
          </w:tcPr>
          <w:p w14:paraId="02EDEAF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8760296" w14:textId="77777777" w:rsidTr="00F302C9">
        <w:tc>
          <w:tcPr>
            <w:tcW w:w="2487" w:type="dxa"/>
          </w:tcPr>
          <w:p w14:paraId="7C7D135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575" w:type="dxa"/>
          </w:tcPr>
          <w:p w14:paraId="655BA92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24DE2CD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5"/>
        <w:gridCol w:w="344"/>
        <w:gridCol w:w="6213"/>
      </w:tblGrid>
      <w:tr w:rsidR="00BE2E97" w14:paraId="0A4F3C24" w14:textId="77777777" w:rsidTr="00005F81">
        <w:tc>
          <w:tcPr>
            <w:tcW w:w="9062" w:type="dxa"/>
            <w:gridSpan w:val="3"/>
            <w:shd w:val="clear" w:color="auto" w:fill="548DD4" w:themeFill="text2" w:themeFillTint="99"/>
          </w:tcPr>
          <w:p w14:paraId="71028FB0" w14:textId="77777777" w:rsidR="00BE2E97" w:rsidRPr="00005F81" w:rsidRDefault="00BE2E97" w:rsidP="00005F81">
            <w:pPr>
              <w:spacing w:line="312" w:lineRule="auto"/>
              <w:rPr>
                <w:rFonts w:cs="Tahoma"/>
                <w:b/>
              </w:rPr>
            </w:pPr>
            <w:r w:rsidRPr="00005F81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4D5CD0E" w14:textId="77777777" w:rsidTr="00005F81">
        <w:tc>
          <w:tcPr>
            <w:tcW w:w="2505" w:type="dxa"/>
          </w:tcPr>
          <w:p w14:paraId="1CC2E57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557" w:type="dxa"/>
            <w:gridSpan w:val="2"/>
          </w:tcPr>
          <w:p w14:paraId="7BE96BB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737613C" w14:textId="77777777" w:rsidTr="00005F81">
        <w:tc>
          <w:tcPr>
            <w:tcW w:w="2505" w:type="dxa"/>
          </w:tcPr>
          <w:p w14:paraId="592864E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557" w:type="dxa"/>
            <w:gridSpan w:val="2"/>
          </w:tcPr>
          <w:p w14:paraId="7DB300E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7D9C419" w14:textId="77777777" w:rsidTr="00005F81">
        <w:tc>
          <w:tcPr>
            <w:tcW w:w="2505" w:type="dxa"/>
          </w:tcPr>
          <w:p w14:paraId="029A0C3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557" w:type="dxa"/>
            <w:gridSpan w:val="2"/>
          </w:tcPr>
          <w:p w14:paraId="6AD4915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8A95AC3" w14:textId="77777777" w:rsidTr="00005F81">
        <w:tc>
          <w:tcPr>
            <w:tcW w:w="2505" w:type="dxa"/>
          </w:tcPr>
          <w:p w14:paraId="7844FB1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557" w:type="dxa"/>
            <w:gridSpan w:val="2"/>
          </w:tcPr>
          <w:p w14:paraId="0960FBD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F4639B0" w14:textId="77777777" w:rsidTr="00005F81">
        <w:tc>
          <w:tcPr>
            <w:tcW w:w="2505" w:type="dxa"/>
          </w:tcPr>
          <w:p w14:paraId="1604EC7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5F0256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213" w:type="dxa"/>
          </w:tcPr>
          <w:p w14:paraId="78D71B7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4200673" w14:textId="4614C384" w:rsidR="00BE2E97" w:rsidRDefault="00BE2E97" w:rsidP="00255C5C">
      <w:pPr>
        <w:spacing w:line="312" w:lineRule="auto"/>
        <w:rPr>
          <w:rFonts w:cs="Tahoma"/>
        </w:rPr>
      </w:pPr>
    </w:p>
    <w:p w14:paraId="54DFDE64" w14:textId="324AAE25" w:rsidR="000B64EE" w:rsidRDefault="000B64EE" w:rsidP="00255C5C">
      <w:pPr>
        <w:spacing w:line="312" w:lineRule="auto"/>
        <w:rPr>
          <w:rFonts w:cs="Tahoma"/>
        </w:rPr>
      </w:pPr>
      <w:r>
        <w:rPr>
          <w:rFonts w:cs="Tahoma"/>
        </w:rPr>
        <w:t>Met de referentie wordt voldaan aan de volgende kerncompetentie(s:</w:t>
      </w:r>
    </w:p>
    <w:p w14:paraId="24AFD583" w14:textId="795865EF" w:rsidR="000B64EE" w:rsidRPr="000B64EE" w:rsidRDefault="000B64EE" w:rsidP="00255C5C">
      <w:pPr>
        <w:spacing w:line="312" w:lineRule="auto"/>
        <w:rPr>
          <w:rFonts w:cs="Tahoma"/>
          <w:i/>
          <w:iCs/>
        </w:rPr>
      </w:pPr>
      <w:r w:rsidRPr="000B64EE">
        <w:rPr>
          <w:rFonts w:cs="Tahoma"/>
          <w:i/>
          <w:iCs/>
        </w:rPr>
        <w:t>(indien u met een referentie voldoet aan meerdere kerncompetenties kunt u het tabel hieronder kopiëren)</w:t>
      </w:r>
    </w:p>
    <w:p w14:paraId="5AEBC6CC" w14:textId="77777777" w:rsidR="000B64EE" w:rsidRDefault="000B64EE" w:rsidP="00255C5C">
      <w:pPr>
        <w:spacing w:line="312" w:lineRule="auto"/>
        <w:rPr>
          <w:rFonts w:cs="Tahoma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511"/>
        <w:gridCol w:w="6556"/>
      </w:tblGrid>
      <w:tr w:rsidR="000B64EE" w14:paraId="2FD9A753" w14:textId="77777777" w:rsidTr="00F302C9">
        <w:tc>
          <w:tcPr>
            <w:tcW w:w="9067" w:type="dxa"/>
            <w:gridSpan w:val="2"/>
            <w:shd w:val="clear" w:color="auto" w:fill="548DD4" w:themeFill="text2" w:themeFillTint="99"/>
          </w:tcPr>
          <w:p w14:paraId="3E968784" w14:textId="74442A20" w:rsidR="000B64EE" w:rsidRPr="00CF1589" w:rsidRDefault="000B64EE" w:rsidP="00CF1589">
            <w:pPr>
              <w:spacing w:line="312" w:lineRule="auto"/>
              <w:rPr>
                <w:rFonts w:cs="Tahoma"/>
                <w:b/>
              </w:rPr>
            </w:pPr>
            <w:r w:rsidRPr="000B64EE">
              <w:rPr>
                <w:rFonts w:cs="Tahoma"/>
                <w:b/>
              </w:rPr>
              <w:t xml:space="preserve">Referentieopdracht – Kerncompetentie </w:t>
            </w:r>
          </w:p>
        </w:tc>
      </w:tr>
      <w:tr w:rsidR="00CF1589" w14:paraId="52FA54C3" w14:textId="77777777" w:rsidTr="00F302C9">
        <w:tc>
          <w:tcPr>
            <w:tcW w:w="2511" w:type="dxa"/>
          </w:tcPr>
          <w:p w14:paraId="4BF4E2DC" w14:textId="4D228811" w:rsidR="00CF1589" w:rsidRDefault="000B64EE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Aan welke </w:t>
            </w:r>
            <w:r>
              <w:t>kern</w:t>
            </w:r>
            <w:r w:rsidRPr="004E2B95">
              <w:t>competentie</w:t>
            </w:r>
            <w:r>
              <w:t xml:space="preserve"> </w:t>
            </w:r>
            <w:r w:rsidRPr="004E2B95">
              <w:t>wordt met dit project voldaan?</w:t>
            </w:r>
          </w:p>
        </w:tc>
        <w:tc>
          <w:tcPr>
            <w:tcW w:w="6556" w:type="dxa"/>
          </w:tcPr>
          <w:p w14:paraId="0CAFE53F" w14:textId="1616753E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461EAFE8" w14:textId="77777777" w:rsidTr="00F302C9">
        <w:tc>
          <w:tcPr>
            <w:tcW w:w="2511" w:type="dxa"/>
          </w:tcPr>
          <w:p w14:paraId="08C1E62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6" w:type="dxa"/>
          </w:tcPr>
          <w:p w14:paraId="11A6C6A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171589C" w14:textId="77777777" w:rsidR="008A71C4" w:rsidRDefault="008A71C4" w:rsidP="00255C5C">
      <w:pPr>
        <w:spacing w:line="312" w:lineRule="auto"/>
        <w:rPr>
          <w:rFonts w:cs="Tahoma"/>
        </w:rPr>
      </w:pPr>
    </w:p>
    <w:p w14:paraId="246142B3" w14:textId="7A6F4CD3" w:rsidR="008A71C4" w:rsidRPr="00F302C9" w:rsidRDefault="00F302C9" w:rsidP="00255C5C">
      <w:pPr>
        <w:spacing w:line="312" w:lineRule="auto"/>
        <w:rPr>
          <w:rFonts w:cs="Tahoma"/>
          <w:b/>
          <w:bCs/>
          <w:iCs/>
        </w:rPr>
      </w:pPr>
      <w:r w:rsidRPr="00F302C9">
        <w:rPr>
          <w:b/>
          <w:bCs/>
          <w:iCs/>
        </w:rPr>
        <w:t xml:space="preserve">Uit de </w:t>
      </w:r>
      <w:r w:rsidRPr="00F302C9">
        <w:rPr>
          <w:b/>
          <w:bCs/>
          <w:iCs/>
        </w:rPr>
        <w:t xml:space="preserve">bijgevoegde </w:t>
      </w:r>
      <w:r w:rsidRPr="00F302C9">
        <w:rPr>
          <w:b/>
          <w:bCs/>
          <w:iCs/>
        </w:rPr>
        <w:t xml:space="preserve">prestatieverklaring moet kunnen worden afgeleid dat </w:t>
      </w:r>
      <w:r w:rsidRPr="00F302C9">
        <w:rPr>
          <w:b/>
          <w:bCs/>
          <w:iCs/>
        </w:rPr>
        <w:t>de opdracht</w:t>
      </w:r>
      <w:r w:rsidRPr="00F302C9">
        <w:rPr>
          <w:b/>
          <w:bCs/>
          <w:iCs/>
        </w:rPr>
        <w:t xml:space="preserve"> naar tevredenheid van de Opdrachtgever is uitgevoerd. Daarnaast moet uit de te verstrekken verklaring en/of aanvullende documenten opgemaakt kunnen worden dat aan de kerncompetentie(s)/minimumeis(en) wordt voldaan.</w:t>
      </w:r>
    </w:p>
    <w:p w14:paraId="42488167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C1511" w14:textId="77777777" w:rsidR="007A36CF" w:rsidRDefault="007A36CF">
      <w:r>
        <w:separator/>
      </w:r>
    </w:p>
  </w:endnote>
  <w:endnote w:type="continuationSeparator" w:id="0">
    <w:p w14:paraId="21B3C9A4" w14:textId="77777777" w:rsidR="007A36CF" w:rsidRDefault="007A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84B85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52762CEB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1AA61A1A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924FB" w14:textId="77777777" w:rsidR="007A36CF" w:rsidRDefault="007A36CF">
      <w:r>
        <w:separator/>
      </w:r>
    </w:p>
  </w:footnote>
  <w:footnote w:type="continuationSeparator" w:id="0">
    <w:p w14:paraId="63E348A0" w14:textId="77777777" w:rsidR="007A36CF" w:rsidRDefault="007A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5446F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85909B" wp14:editId="7709651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7A36CF"/>
    <w:rsid w:val="00005F81"/>
    <w:rsid w:val="000532C7"/>
    <w:rsid w:val="000644E0"/>
    <w:rsid w:val="000B64EE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36CF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302C9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119D5D"/>
  <w15:docId w15:val="{E66FBCAC-C7E9-4BAF-ACAA-5099BA38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Wagenpark%20(DIG-12012)\9.%20Nota%20van%20inlichtingen\Bijlage%208%20-%20Model%20referentieopdracht_V2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8 - Model referentieopdracht_V2</Template>
  <TotalTime>11</TotalTime>
  <Pages>2</Pages>
  <Words>231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2</cp:revision>
  <dcterms:created xsi:type="dcterms:W3CDTF">2021-12-10T07:39:00Z</dcterms:created>
  <dcterms:modified xsi:type="dcterms:W3CDTF">2021-12-10T07:52:00Z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